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7213" w14:textId="0F796E05" w:rsidR="00281DC6" w:rsidRPr="00F8423C" w:rsidRDefault="00C41F03" w:rsidP="00F8423C">
      <w:pPr>
        <w:keepNext/>
        <w:jc w:val="right"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="00E72FDC" w:rsidRPr="00F8423C">
        <w:rPr>
          <w:rFonts w:asciiTheme="minorHAnsi" w:hAnsiTheme="minorHAnsi" w:cstheme="minorHAnsi"/>
          <w:bCs/>
          <w:sz w:val="20"/>
          <w:szCs w:val="20"/>
        </w:rPr>
        <w:t>z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 xml:space="preserve">ałącznik nr </w:t>
      </w:r>
      <w:r w:rsidR="00281DC6" w:rsidRPr="00F8423C">
        <w:rPr>
          <w:rFonts w:asciiTheme="minorHAnsi" w:hAnsiTheme="minorHAnsi" w:cstheme="minorHAnsi"/>
          <w:sz w:val="20"/>
          <w:szCs w:val="20"/>
        </w:rPr>
        <w:t>1</w:t>
      </w:r>
      <w:r w:rsidR="00F62DD5">
        <w:rPr>
          <w:rFonts w:asciiTheme="minorHAnsi" w:hAnsiTheme="minorHAnsi" w:cstheme="minorHAnsi"/>
          <w:sz w:val="20"/>
          <w:szCs w:val="20"/>
        </w:rPr>
        <w:t>.</w:t>
      </w:r>
      <w:r w:rsidR="006B40B4">
        <w:rPr>
          <w:rFonts w:asciiTheme="minorHAnsi" w:hAnsiTheme="minorHAnsi" w:cstheme="minorHAnsi"/>
          <w:sz w:val="20"/>
          <w:szCs w:val="20"/>
        </w:rPr>
        <w:t>2</w:t>
      </w:r>
      <w:r w:rsidR="00A24D7C">
        <w:rPr>
          <w:rFonts w:asciiTheme="minorHAnsi" w:hAnsiTheme="minorHAnsi" w:cstheme="minorHAnsi"/>
          <w:sz w:val="20"/>
          <w:szCs w:val="20"/>
        </w:rPr>
        <w:t>.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>do SWZ</w:t>
      </w:r>
    </w:p>
    <w:p w14:paraId="6EDAEF3B" w14:textId="0958CB4D" w:rsidR="00E72FDC" w:rsidRPr="00F8423C" w:rsidRDefault="00112C48" w:rsidP="00F8423C">
      <w:pPr>
        <w:keepNext/>
        <w:outlineLvl w:val="3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SPZOZ.DŚM-ZP</w:t>
      </w:r>
      <w:r w:rsidR="00F62DD5">
        <w:rPr>
          <w:rFonts w:asciiTheme="minorHAnsi" w:hAnsiTheme="minorHAnsi" w:cstheme="minorHAnsi"/>
          <w:bCs/>
          <w:sz w:val="20"/>
          <w:szCs w:val="20"/>
        </w:rPr>
        <w:t>.240.0</w:t>
      </w:r>
      <w:r w:rsidR="00295268">
        <w:rPr>
          <w:rFonts w:asciiTheme="minorHAnsi" w:hAnsiTheme="minorHAnsi" w:cstheme="minorHAnsi"/>
          <w:bCs/>
          <w:sz w:val="20"/>
          <w:szCs w:val="20"/>
        </w:rPr>
        <w:t>7</w:t>
      </w:r>
      <w:r w:rsidR="00F62DD5">
        <w:rPr>
          <w:rFonts w:asciiTheme="minorHAnsi" w:hAnsiTheme="minorHAnsi" w:cstheme="minorHAnsi"/>
          <w:bCs/>
          <w:sz w:val="20"/>
          <w:szCs w:val="20"/>
        </w:rPr>
        <w:t>.</w:t>
      </w:r>
      <w:r>
        <w:rPr>
          <w:rFonts w:asciiTheme="minorHAnsi" w:hAnsiTheme="minorHAnsi" w:cstheme="minorHAnsi"/>
          <w:bCs/>
          <w:sz w:val="20"/>
          <w:szCs w:val="20"/>
        </w:rPr>
        <w:t>2026</w:t>
      </w:r>
    </w:p>
    <w:p w14:paraId="547658B9" w14:textId="4234D3B0" w:rsidR="00E72FDC" w:rsidRPr="00F8423C" w:rsidRDefault="00E72FDC" w:rsidP="00F8423C">
      <w:pPr>
        <w:keepNext/>
        <w:outlineLvl w:val="3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81DC6" w:rsidRPr="00F8423C" w14:paraId="5694A8C0" w14:textId="77777777" w:rsidTr="00F8423C">
        <w:tc>
          <w:tcPr>
            <w:tcW w:w="5000" w:type="pct"/>
            <w:shd w:val="clear" w:color="auto" w:fill="F2F2F2"/>
          </w:tcPr>
          <w:p w14:paraId="0187ECD0" w14:textId="18405D27" w:rsidR="00281DC6" w:rsidRPr="00F23F05" w:rsidRDefault="00281DC6" w:rsidP="004B6C66">
            <w:pPr>
              <w:keepNext/>
              <w:spacing w:before="240" w:after="240"/>
              <w:jc w:val="center"/>
              <w:outlineLvl w:val="1"/>
              <w:rPr>
                <w:rFonts w:asciiTheme="minorHAnsi" w:hAnsiTheme="minorHAnsi" w:cstheme="minorHAnsi"/>
                <w:b/>
                <w:bCs/>
              </w:rPr>
            </w:pPr>
            <w:r w:rsidRPr="00F23F05">
              <w:rPr>
                <w:rFonts w:asciiTheme="minorHAnsi" w:hAnsiTheme="minorHAnsi" w:cstheme="minorHAnsi"/>
                <w:b/>
                <w:bCs/>
              </w:rPr>
              <w:t>FORMULARZ OFERT</w:t>
            </w:r>
            <w:r w:rsidR="00A45690" w:rsidRPr="00F23F05">
              <w:rPr>
                <w:rFonts w:asciiTheme="minorHAnsi" w:hAnsiTheme="minorHAnsi" w:cstheme="minorHAnsi"/>
                <w:b/>
                <w:bCs/>
              </w:rPr>
              <w:t>OW</w:t>
            </w:r>
            <w:r w:rsidRPr="00F23F05">
              <w:rPr>
                <w:rFonts w:asciiTheme="minorHAnsi" w:hAnsiTheme="minorHAnsi" w:cstheme="minorHAnsi"/>
                <w:b/>
                <w:bCs/>
              </w:rPr>
              <w:t>Y</w:t>
            </w:r>
            <w:r w:rsidR="00F23F05" w:rsidRPr="00F23F05">
              <w:rPr>
                <w:rFonts w:asciiTheme="minorHAnsi" w:hAnsiTheme="minorHAnsi" w:cstheme="minorHAnsi"/>
                <w:b/>
                <w:bCs/>
              </w:rPr>
              <w:t xml:space="preserve"> – Zadanie </w:t>
            </w:r>
            <w:r w:rsidR="006B40B4">
              <w:rPr>
                <w:rFonts w:asciiTheme="minorHAnsi" w:hAnsiTheme="minorHAnsi" w:cstheme="minorHAnsi"/>
                <w:b/>
                <w:bCs/>
              </w:rPr>
              <w:t>2</w:t>
            </w:r>
            <w:r w:rsidR="00F23F05" w:rsidRPr="00F23F05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6B40B4">
              <w:rPr>
                <w:rFonts w:asciiTheme="minorHAnsi" w:hAnsiTheme="minorHAnsi" w:cstheme="minorHAnsi"/>
                <w:b/>
                <w:bCs/>
              </w:rPr>
              <w:t>APARATURA MEDYCZNA</w:t>
            </w:r>
          </w:p>
        </w:tc>
      </w:tr>
    </w:tbl>
    <w:p w14:paraId="201ABFA3" w14:textId="77777777" w:rsidR="00281DC6" w:rsidRPr="00F8423C" w:rsidRDefault="00281DC6" w:rsidP="00F8423C">
      <w:pPr>
        <w:keepNext/>
        <w:jc w:val="center"/>
        <w:outlineLvl w:val="1"/>
        <w:rPr>
          <w:rFonts w:asciiTheme="minorHAnsi" w:hAnsiTheme="minorHAnsi" w:cstheme="minorHAnsi"/>
          <w:b/>
          <w:sz w:val="20"/>
          <w:szCs w:val="20"/>
        </w:rPr>
      </w:pPr>
    </w:p>
    <w:p w14:paraId="5518607C" w14:textId="2E105764" w:rsidR="00281DC6" w:rsidRPr="00F8423C" w:rsidRDefault="00281DC6" w:rsidP="00F8423C">
      <w:p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Nawiązując do toczącego się postępowania o udzielenie zamówienia publicznego prowadzonego </w:t>
      </w:r>
      <w:r w:rsidRPr="00F8423C">
        <w:rPr>
          <w:rFonts w:asciiTheme="minorHAnsi" w:hAnsiTheme="minorHAnsi" w:cstheme="minorHAnsi"/>
          <w:sz w:val="20"/>
          <w:szCs w:val="20"/>
        </w:rPr>
        <w:br/>
        <w:t xml:space="preserve">w 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trybie przetargu </w:t>
      </w:r>
      <w:r w:rsidR="00F8423C" w:rsidRPr="00F8423C">
        <w:rPr>
          <w:rFonts w:asciiTheme="minorHAnsi" w:hAnsiTheme="minorHAnsi" w:cstheme="minorHAnsi"/>
          <w:sz w:val="20"/>
          <w:szCs w:val="20"/>
        </w:rPr>
        <w:t>nieograniczonego na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 podstawie art. 132 Ustawy z dnia 11 września 2019 r. – Prawo Zamówień Publicznych (Dz.</w:t>
      </w:r>
      <w:r w:rsidR="00295268">
        <w:rPr>
          <w:rFonts w:asciiTheme="minorHAnsi" w:hAnsiTheme="minorHAnsi" w:cstheme="minorHAnsi"/>
          <w:sz w:val="20"/>
          <w:szCs w:val="20"/>
        </w:rPr>
        <w:t>U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. z </w:t>
      </w:r>
      <w:r w:rsidR="00F8423C" w:rsidRPr="00F8423C">
        <w:rPr>
          <w:rFonts w:asciiTheme="minorHAnsi" w:hAnsiTheme="minorHAnsi" w:cstheme="minorHAnsi"/>
          <w:sz w:val="20"/>
          <w:szCs w:val="20"/>
        </w:rPr>
        <w:t>2024 r.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, poz. 1320) </w:t>
      </w:r>
      <w:r w:rsidRPr="00F8423C">
        <w:rPr>
          <w:rFonts w:asciiTheme="minorHAnsi" w:hAnsiTheme="minorHAnsi" w:cstheme="minorHAnsi"/>
          <w:sz w:val="20"/>
          <w:szCs w:val="20"/>
        </w:rPr>
        <w:t xml:space="preserve">pn.: </w:t>
      </w:r>
      <w:r w:rsidR="00295268">
        <w:rPr>
          <w:rFonts w:asciiTheme="minorHAnsi" w:hAnsiTheme="minorHAnsi" w:cstheme="minorHAnsi"/>
          <w:b/>
          <w:bCs/>
          <w:sz w:val="20"/>
          <w:szCs w:val="20"/>
        </w:rPr>
        <w:t>Zakup sprzętu medycznego i wyposażenia w ramach projektu „Dostosowanie budynku „B” SPZOZ w Kole na potrzeby Zakładu Opiekuńczo-Leczniczego</w:t>
      </w:r>
      <w:r w:rsid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my niżej podpisani</w:t>
      </w:r>
      <w:r w:rsidR="00CB68B7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70559D9C" w14:textId="77777777" w:rsidR="00CB68B7" w:rsidRPr="00F8423C" w:rsidRDefault="00CB68B7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</w:p>
    <w:p w14:paraId="233A661E" w14:textId="62ABB542" w:rsidR="00281DC6" w:rsidRPr="00F8423C" w:rsidRDefault="00281DC6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Nazwa i adres Wykonawcy</w:t>
      </w:r>
      <w:r w:rsidRPr="00F8423C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7171"/>
      </w:tblGrid>
      <w:tr w:rsidR="00281DC6" w:rsidRPr="00F8423C" w14:paraId="3B743CE4" w14:textId="77777777" w:rsidTr="00F8423C">
        <w:trPr>
          <w:trHeight w:val="333"/>
        </w:trPr>
        <w:tc>
          <w:tcPr>
            <w:tcW w:w="1571" w:type="pct"/>
            <w:vAlign w:val="center"/>
          </w:tcPr>
          <w:p w14:paraId="126C440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3429" w:type="pct"/>
          </w:tcPr>
          <w:p w14:paraId="5E7B4E3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5983CF9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6D8C1930" w14:textId="08EEE178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br/>
              <w:t>(</w:t>
            </w:r>
            <w:r w:rsidR="0068222F"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ulica, kod pocztowy, miasto,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województwo, powiat)</w:t>
            </w:r>
          </w:p>
        </w:tc>
        <w:tc>
          <w:tcPr>
            <w:tcW w:w="3429" w:type="pct"/>
          </w:tcPr>
          <w:p w14:paraId="32AF2E84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3A5661FA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3C67C6B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743F456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D07A78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EF97A7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0" w:name="_Hlk63929669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63DC7F2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2C48" w:rsidRPr="00F8423C" w14:paraId="1E545AE2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14D51DE" w14:textId="7AA2ED39" w:rsidR="00112C48" w:rsidRPr="00F8423C" w:rsidRDefault="00112C48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KRS </w:t>
            </w:r>
            <w:r w:rsidRPr="00112C48">
              <w:rPr>
                <w:rFonts w:asciiTheme="minorHAnsi" w:eastAsia="Calibri" w:hAnsiTheme="minorHAnsi" w:cstheme="minorHAnsi"/>
                <w:i/>
                <w:iCs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4E4A9574" w14:textId="77777777" w:rsidR="00112C48" w:rsidRPr="00F8423C" w:rsidRDefault="00112C48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A074E6A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9B3D3FE" w14:textId="507389D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Nr telefonu </w:t>
            </w:r>
          </w:p>
        </w:tc>
        <w:tc>
          <w:tcPr>
            <w:tcW w:w="3429" w:type="pct"/>
          </w:tcPr>
          <w:p w14:paraId="12D8963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E25F68E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44B5E7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3429" w:type="pct"/>
          </w:tcPr>
          <w:p w14:paraId="2A74CE9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B6EFF6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61857C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1" w:name="_Hlk63930043"/>
            <w:bookmarkEnd w:id="0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Osoba uprawniona </w:t>
            </w: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br/>
              <w:t>do podpisania umowy / stanowisko</w:t>
            </w:r>
          </w:p>
        </w:tc>
        <w:tc>
          <w:tcPr>
            <w:tcW w:w="3429" w:type="pct"/>
          </w:tcPr>
          <w:p w14:paraId="5913CD47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  <w:tr w:rsidR="00281DC6" w:rsidRPr="00F8423C" w14:paraId="576BFE4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7020A208" w14:textId="3385414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Osoba, nr telefonu, e-mail do kontaktu w sprawie realizacji umowy</w:t>
            </w:r>
          </w:p>
        </w:tc>
        <w:tc>
          <w:tcPr>
            <w:tcW w:w="3429" w:type="pct"/>
          </w:tcPr>
          <w:p w14:paraId="2EF4FBCD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43F71D" w14:textId="069729C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07F064" w14:textId="77777777" w:rsidR="00740C0B" w:rsidRPr="00F8423C" w:rsidRDefault="00740C0B" w:rsidP="00F8423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9E2868" w14:textId="7655E064" w:rsidR="00281DC6" w:rsidRPr="00F8423C" w:rsidRDefault="00281DC6" w:rsidP="00F8423C">
      <w:pPr>
        <w:numPr>
          <w:ilvl w:val="0"/>
          <w:numId w:val="1"/>
        </w:numPr>
        <w:spacing w:after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na wykonanie przedmiotu zamówienia 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zgodnie </w:t>
      </w:r>
      <w:r w:rsidRPr="00F8423C">
        <w:rPr>
          <w:rFonts w:asciiTheme="minorHAnsi" w:hAnsiTheme="minorHAnsi" w:cstheme="minorHAnsi"/>
          <w:sz w:val="20"/>
          <w:szCs w:val="20"/>
        </w:rPr>
        <w:t>ze Specyfikacją Warunków Zamówienia</w:t>
      </w:r>
      <w:r w:rsidR="00E554F1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381520" w:rsidRPr="00F8423C">
        <w:rPr>
          <w:rFonts w:asciiTheme="minorHAnsi" w:hAnsiTheme="minorHAnsi" w:cstheme="minorHAnsi"/>
          <w:sz w:val="20"/>
          <w:szCs w:val="20"/>
        </w:rPr>
        <w:t>f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ormularzem cenowym 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oraz </w:t>
      </w:r>
      <w:r w:rsidR="001F5C81" w:rsidRPr="00F8423C">
        <w:rPr>
          <w:rFonts w:asciiTheme="minorHAnsi" w:hAnsiTheme="minorHAnsi" w:cstheme="minorHAnsi"/>
          <w:sz w:val="20"/>
          <w:szCs w:val="20"/>
        </w:rPr>
        <w:t>wzorem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 umowy</w:t>
      </w:r>
      <w:r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CF77BE" w:rsidRPr="00F8423C">
        <w:rPr>
          <w:rFonts w:asciiTheme="minorHAnsi" w:hAnsiTheme="minorHAnsi" w:cstheme="minorHAnsi"/>
          <w:sz w:val="20"/>
          <w:szCs w:val="20"/>
        </w:rPr>
        <w:t>za kwotę</w:t>
      </w:r>
      <w:r w:rsidRPr="00F8423C">
        <w:rPr>
          <w:rFonts w:asciiTheme="minorHAnsi" w:hAnsiTheme="minorHAnsi" w:cstheme="minorHAnsi"/>
          <w:sz w:val="20"/>
          <w:szCs w:val="20"/>
        </w:rPr>
        <w:t>:</w:t>
      </w:r>
    </w:p>
    <w:p w14:paraId="7ACB66A2" w14:textId="77777777" w:rsidR="00C377E6" w:rsidRPr="00F8423C" w:rsidRDefault="00C377E6" w:rsidP="00F8423C">
      <w:pPr>
        <w:spacing w:after="12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3606F13" w14:textId="43F55539" w:rsidR="00F8423C" w:rsidRPr="00F8423C" w:rsidRDefault="00DF35DC" w:rsidP="00F842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60"/>
        <w:jc w:val="both"/>
        <w:rPr>
          <w:rFonts w:asciiTheme="minorHAnsi" w:hAnsiTheme="minorHAnsi" w:cstheme="minorHAnsi"/>
          <w:color w:val="000000" w:themeColor="text1"/>
          <w:sz w:val="20"/>
          <w:lang w:eastAsia="en-US"/>
        </w:rPr>
      </w:pPr>
      <w:r w:rsidRPr="00F8423C">
        <w:rPr>
          <w:rFonts w:asciiTheme="minorHAnsi" w:hAnsiTheme="minorHAnsi" w:cstheme="minorHAnsi"/>
          <w:color w:val="000000" w:themeColor="text1"/>
          <w:sz w:val="20"/>
          <w:lang w:eastAsia="en-US"/>
        </w:rPr>
        <w:t>Za wykonanie przedmiotu Umowy Wykonawca otrzyma wynagrodzenie w kwocie</w:t>
      </w:r>
      <w:r w:rsidR="00F8423C" w:rsidRPr="00F8423C">
        <w:rPr>
          <w:rFonts w:asciiTheme="minorHAnsi" w:hAnsiTheme="minorHAnsi" w:cstheme="minorHAnsi"/>
          <w:color w:val="000000" w:themeColor="text1"/>
          <w:sz w:val="20"/>
          <w:lang w:eastAsia="en-US"/>
        </w:rPr>
        <w:t>:</w:t>
      </w:r>
    </w:p>
    <w:p w14:paraId="292FBA9E" w14:textId="0DD19B9B" w:rsidR="00DF35DC" w:rsidRDefault="00DF35DC" w:rsidP="00757AB3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netto …………</w:t>
      </w:r>
      <w:r w:rsidR="00757AB3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………………………….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. zł (słownie: …………………………………………) plus obowiązujący podatek VAT w wysokości ………… zł (słownie: ………………………………….), co stanowi łącznie brutto …………….. zł (słownie: ………………………………………) z </w:t>
      </w:r>
      <w:r w:rsidR="00757AB3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zgodnie z wartościami dla 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 poszczególnych </w:t>
      </w:r>
      <w:r w:rsidR="00183D95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elementów wyposażenia</w:t>
      </w:r>
      <w:r w:rsidR="004660B2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 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przedmiotu zamówienia</w:t>
      </w:r>
      <w:r w:rsidR="00757AB3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, w tym</w:t>
      </w:r>
      <w:r w:rsidR="00606350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:</w:t>
      </w:r>
    </w:p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709"/>
        <w:gridCol w:w="1417"/>
        <w:gridCol w:w="1276"/>
        <w:gridCol w:w="850"/>
        <w:gridCol w:w="1560"/>
        <w:gridCol w:w="1530"/>
      </w:tblGrid>
      <w:tr w:rsidR="00463832" w14:paraId="56A69CAB" w14:textId="2B2AF93A" w:rsidTr="00757AB3">
        <w:trPr>
          <w:trHeight w:val="6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7856" w14:textId="3EBC1DB9" w:rsidR="004660B2" w:rsidRDefault="004B6C66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Pakiet </w:t>
            </w:r>
            <w:r w:rsidR="006B40B4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  <w:p w14:paraId="061F980B" w14:textId="01FF266D" w:rsidR="00463832" w:rsidRPr="00A24D7C" w:rsidRDefault="004660B2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B40B4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Aparatura medyczna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88B68" w14:textId="77777777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8CB1B" w14:textId="0B6D0CC1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Cena</w:t>
            </w:r>
            <w:r w:rsidR="00183D95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jednostkowa </w:t>
            </w: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netto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498BB" w14:textId="77777777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3A8B" w14:textId="34975674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VAT </w:t>
            </w:r>
            <w:r w:rsidR="00C2766B"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71F4" w14:textId="77777777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  <w:p w14:paraId="4B3CFFEE" w14:textId="523889A5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144" w14:textId="7756F271" w:rsidR="00463832" w:rsidRPr="00A24D7C" w:rsidRDefault="003261A7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Oferowany t</w:t>
            </w:r>
            <w:r w:rsidR="004660B2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ermin realizacji przedmiotu zamówienia</w:t>
            </w:r>
          </w:p>
        </w:tc>
      </w:tr>
      <w:tr w:rsidR="00757AB3" w14:paraId="387A6720" w14:textId="7F82203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53279" w14:textId="659A1586" w:rsidR="00757AB3" w:rsidRPr="00BA3346" w:rsidRDefault="006B40B4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Zestaw do reanimacji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E2A72" w14:textId="2B677EDB" w:rsidR="00757AB3" w:rsidRDefault="006B40B4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F0CC3" w14:textId="08392E54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97B44" w14:textId="05577BE8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AC527" w14:textId="1FCC8D5A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AB8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E1AE500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757AB3" w14:paraId="73BD009C" w14:textId="67B2A0C0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2F723" w14:textId="08192484" w:rsidR="00183D95" w:rsidRPr="00BA3346" w:rsidRDefault="006B40B4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Pulsoksymetr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FE29E" w14:textId="3C7A6F00" w:rsidR="00757AB3" w:rsidRDefault="006B40B4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58643" w14:textId="7C9431DE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CA163" w14:textId="32D6FC2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84647" w14:textId="14B3051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94CD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ACDCB0D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757AB3" w14:paraId="4ACB6776" w14:textId="7FF0E092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827FB" w14:textId="05D84322" w:rsidR="00757AB3" w:rsidRPr="00BA3346" w:rsidRDefault="006B40B4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Termometr bezdotykowy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27D02" w14:textId="40012BDE" w:rsidR="00757AB3" w:rsidRDefault="006B40B4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291BE" w14:textId="32DF40CB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DDB98" w14:textId="1CEFB429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E518D" w14:textId="5C49F959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18A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6E4316E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757AB3" w14:paraId="393380C7" w14:textId="51CED70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D0084" w14:textId="058DC04B" w:rsidR="006B40B4" w:rsidRPr="00BA3346" w:rsidRDefault="006B40B4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Aparat USG (kieszonkowy)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9C250" w14:textId="07FCA776" w:rsidR="00757AB3" w:rsidRDefault="006B40B4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0425E" w14:textId="34971D6B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ED8AD" w14:textId="66C87E03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B5E74" w14:textId="39C5728E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21A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71C0176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757AB3" w14:paraId="17F78F21" w14:textId="19E022B8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016DB" w14:textId="65BA9D62" w:rsidR="006B40B4" w:rsidRPr="00BA3346" w:rsidRDefault="006B40B4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Aparat EKG z wózkiem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98AC1" w14:textId="02B11C1C" w:rsidR="00757AB3" w:rsidRDefault="006B40B4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CD49F" w14:textId="73D066A2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5AEAD" w14:textId="3D80086F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B17AA" w14:textId="2450740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A03B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6A0B526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07F6B2CB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5A77F" w14:textId="1D1681D0" w:rsidR="00183D95" w:rsidRDefault="006B40B4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Zestaw do elektroterapii z osprzętem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77108" w14:textId="5F900129" w:rsidR="00183D95" w:rsidRDefault="006B40B4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7F4BB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485F3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370D9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02A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4BD947F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1ABEBBE9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13ACE" w14:textId="60D6D598" w:rsidR="00183D95" w:rsidRDefault="006B40B4">
            <w:pPr>
              <w:rPr>
                <w:rFonts w:ascii="Aptos Narrow" w:hAnsi="Aptos Narrow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sz w:val="22"/>
                <w:szCs w:val="22"/>
              </w:rPr>
              <w:t>Cylkometr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9B7A4" w14:textId="32897B6F" w:rsidR="00183D95" w:rsidRDefault="006B40B4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7015E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C577A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4C57B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136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06340EE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11F0CBF7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CA430" w14:textId="22A96C08" w:rsidR="00183D95" w:rsidRDefault="006B40B4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lastRenderedPageBreak/>
              <w:t>Koncentrator tlenu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38D39" w14:textId="5F510D44" w:rsidR="00183D95" w:rsidRDefault="006B40B4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D77A3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356F8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C4F1F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371F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CC37874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2B7564E9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604DE" w14:textId="2B23316D" w:rsidR="00183D95" w:rsidRDefault="006B40B4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Inhalator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591BD" w14:textId="4376CF88" w:rsidR="00183D95" w:rsidRDefault="006B40B4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4D860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DB71C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69E04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80F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4BFC1A9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757AB3" w14:paraId="01AF0866" w14:textId="77777777" w:rsidTr="00757AB3">
        <w:trPr>
          <w:trHeight w:val="44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8698" w14:textId="0A4B9B54" w:rsidR="00757AB3" w:rsidRPr="00183D95" w:rsidRDefault="006B40B4" w:rsidP="00A24D7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Ssak elektryczny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5AAD" w14:textId="4004687A" w:rsidR="00757AB3" w:rsidRDefault="006B40B4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65013" w14:textId="77777777" w:rsidR="00757AB3" w:rsidRDefault="00757AB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ACFB4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F0E52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924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  <w:vAlign w:val="center"/>
          </w:tcPr>
          <w:p w14:paraId="4573AC8A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83D95" w14:paraId="744F4F2B" w14:textId="77777777" w:rsidTr="00757AB3">
        <w:trPr>
          <w:trHeight w:val="44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62BFC" w14:textId="4F55D8B5" w:rsidR="00183D95" w:rsidRPr="00183D95" w:rsidRDefault="006B40B4" w:rsidP="00A24D7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Pompy infuzyjne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24C6B" w14:textId="2F86C5C2" w:rsidR="00183D95" w:rsidRDefault="006B40B4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A97F5" w14:textId="77777777" w:rsidR="00183D95" w:rsidRDefault="00183D9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49236" w14:textId="77777777" w:rsidR="00183D95" w:rsidRDefault="00183D95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9CD01" w14:textId="77777777" w:rsidR="00183D95" w:rsidRDefault="00183D95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595C" w14:textId="77777777" w:rsidR="00183D95" w:rsidRDefault="00183D95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  <w:vAlign w:val="center"/>
          </w:tcPr>
          <w:p w14:paraId="1572E887" w14:textId="77777777" w:rsidR="00183D95" w:rsidRDefault="00183D95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7AB3" w14:paraId="23941D45" w14:textId="45058592" w:rsidTr="00183D95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44D03" w14:textId="727D9E9B" w:rsidR="00757AB3" w:rsidRDefault="00183D95" w:rsidP="00757AB3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B61CE" w14:textId="2D2722E5" w:rsidR="00757AB3" w:rsidRDefault="00183D9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3DD06" w14:textId="51728448" w:rsidR="00757AB3" w:rsidRDefault="00183D9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30A12" w14:textId="221ADA0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614AE" w14:textId="2CDC7FAD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9BF5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FE21038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BEAF05" w14:textId="77777777" w:rsidR="005D6A2B" w:rsidRDefault="005D6A2B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136496738"/>
      <w:bookmarkStart w:id="3" w:name="_Hlk130903349"/>
      <w:bookmarkStart w:id="4" w:name="_Hlk150153833"/>
      <w:bookmarkStart w:id="5" w:name="_Hlk64876004"/>
      <w:bookmarkStart w:id="6" w:name="_Hlk115774927"/>
    </w:p>
    <w:p w14:paraId="110E7772" w14:textId="0E14243B" w:rsidR="001C7958" w:rsidRDefault="00D71074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Cena obejmuje wszystkie składniki związane </w:t>
      </w:r>
      <w:r w:rsidR="00C377E6" w:rsidRPr="00F8423C">
        <w:rPr>
          <w:rFonts w:asciiTheme="minorHAnsi" w:hAnsiTheme="minorHAnsi" w:cstheme="minorHAnsi"/>
          <w:b/>
          <w:sz w:val="20"/>
          <w:szCs w:val="20"/>
        </w:rPr>
        <w:t>realizacją zamówienia.</w:t>
      </w:r>
    </w:p>
    <w:p w14:paraId="3E326EE5" w14:textId="797AA538" w:rsidR="006C52A7" w:rsidRPr="00F8423C" w:rsidRDefault="006C52A7" w:rsidP="00F8423C">
      <w:pPr>
        <w:pStyle w:val="Akapitzlist"/>
        <w:numPr>
          <w:ilvl w:val="0"/>
          <w:numId w:val="11"/>
        </w:numPr>
        <w:spacing w:after="120"/>
        <w:jc w:val="both"/>
        <w:rPr>
          <w:rFonts w:asciiTheme="minorHAnsi" w:hAnsiTheme="minorHAnsi" w:cstheme="minorHAnsi"/>
          <w:bCs/>
          <w:sz w:val="20"/>
        </w:rPr>
      </w:pPr>
      <w:bookmarkStart w:id="7" w:name="_Hlk133228980"/>
      <w:r w:rsidRPr="00F8423C">
        <w:rPr>
          <w:rFonts w:asciiTheme="minorHAnsi" w:hAnsiTheme="minorHAnsi" w:cstheme="minorHAnsi"/>
          <w:bCs/>
          <w:sz w:val="20"/>
        </w:rPr>
        <w:t xml:space="preserve">Warunki płatności: </w:t>
      </w:r>
    </w:p>
    <w:bookmarkEnd w:id="2"/>
    <w:bookmarkEnd w:id="3"/>
    <w:bookmarkEnd w:id="4"/>
    <w:bookmarkEnd w:id="7"/>
    <w:p w14:paraId="4B296DE5" w14:textId="3434D8D3" w:rsidR="00F8423C" w:rsidRDefault="007D581A" w:rsidP="00F8423C">
      <w:pPr>
        <w:pStyle w:val="Akapitzlist"/>
        <w:tabs>
          <w:tab w:val="left" w:pos="567"/>
          <w:tab w:val="left" w:pos="851"/>
          <w:tab w:val="left" w:pos="1340"/>
          <w:tab w:val="left" w:pos="1727"/>
          <w:tab w:val="left" w:pos="212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</w:pP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Strony </w:t>
      </w:r>
      <w:r w:rsidR="00F8423C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ustalają, że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płatność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nastąpi w terminie</w:t>
      </w:r>
      <w:r w:rsidR="00BA3346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do 30 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dni od daty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prawidłowo wystawionej faktury na adres</w:t>
      </w:r>
      <w:r w:rsidR="00597773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Zamawiającego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.</w:t>
      </w:r>
    </w:p>
    <w:p w14:paraId="34DEB440" w14:textId="1CD3DF7E" w:rsidR="000D2EDF" w:rsidRPr="00F8423C" w:rsidRDefault="000D2EDF" w:rsidP="00F8423C">
      <w:pPr>
        <w:spacing w:after="12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bookmarkEnd w:id="5"/>
    <w:bookmarkEnd w:id="6"/>
    <w:p w14:paraId="30542761" w14:textId="77777777" w:rsidR="00281DC6" w:rsidRPr="00F8423C" w:rsidRDefault="00281DC6" w:rsidP="00F8423C">
      <w:pPr>
        <w:numPr>
          <w:ilvl w:val="0"/>
          <w:numId w:val="1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sz w:val="20"/>
          <w:szCs w:val="20"/>
        </w:rPr>
        <w:t>, że:</w:t>
      </w:r>
    </w:p>
    <w:p w14:paraId="3E1966ED" w14:textId="77777777" w:rsidR="000B7920" w:rsidRPr="00F8423C" w:rsidRDefault="000B7920" w:rsidP="00F8423C">
      <w:pPr>
        <w:numPr>
          <w:ilvl w:val="0"/>
          <w:numId w:val="2"/>
        </w:numPr>
        <w:spacing w:before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zapoznaliśmy się ze Specyfikacją Warunków Zamówienia i uznajemy się za związanych określonymi w niej zasadami postępowania;</w:t>
      </w:r>
    </w:p>
    <w:p w14:paraId="6F8E74ED" w14:textId="3D53D373" w:rsidR="000B7920" w:rsidRPr="00F8423C" w:rsidRDefault="000B7920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uważamy się za związanych niniejszą ofertą na czas wskazany w Specyfikacji Warunków Zamówienia</w:t>
      </w:r>
      <w:r w:rsidR="00E775CB">
        <w:rPr>
          <w:rFonts w:asciiTheme="minorHAnsi" w:hAnsiTheme="minorHAnsi" w:cstheme="minorHAnsi"/>
          <w:sz w:val="20"/>
          <w:szCs w:val="20"/>
        </w:rPr>
        <w:t xml:space="preserve"> tj. </w:t>
      </w:r>
      <w:r w:rsidR="00E775CB" w:rsidRPr="003D0170">
        <w:rPr>
          <w:rFonts w:asciiTheme="minorHAnsi" w:hAnsiTheme="minorHAnsi" w:cstheme="minorHAnsi"/>
          <w:b/>
          <w:bCs/>
          <w:sz w:val="20"/>
          <w:szCs w:val="20"/>
        </w:rPr>
        <w:t>90 dni</w:t>
      </w:r>
      <w:r w:rsidRPr="003D0170">
        <w:rPr>
          <w:rFonts w:asciiTheme="minorHAnsi" w:hAnsiTheme="minorHAnsi" w:cstheme="minorHAnsi"/>
          <w:b/>
          <w:bCs/>
          <w:sz w:val="20"/>
          <w:szCs w:val="20"/>
        </w:rPr>
        <w:t>;</w:t>
      </w:r>
    </w:p>
    <w:p w14:paraId="2FFE5816" w14:textId="55097864" w:rsidR="00D71074" w:rsidRPr="00F8423C" w:rsidRDefault="00D71074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akceptujemy zawarty w SWZ projekt umowy i zobowiązujemy się w przypadku wyboru naszej oferty do zawarcia umowy we wskazanym przez Zamawiającego terminie;</w:t>
      </w:r>
    </w:p>
    <w:p w14:paraId="47289857" w14:textId="77777777" w:rsidR="000B7920" w:rsidRPr="00F8423C" w:rsidRDefault="000B7920" w:rsidP="00F8423C">
      <w:pPr>
        <w:numPr>
          <w:ilvl w:val="0"/>
          <w:numId w:val="2"/>
        </w:numPr>
        <w:spacing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zamierzamy / nie zamierzamy powierzyć realizację następujących części zamówienia podwykonawcom*:</w:t>
      </w:r>
    </w:p>
    <w:p w14:paraId="676D1149" w14:textId="77777777" w:rsidR="00CB4F91" w:rsidRPr="00F8423C" w:rsidRDefault="00CB4F91" w:rsidP="00F8423C">
      <w:pPr>
        <w:spacing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65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853"/>
      </w:tblGrid>
      <w:tr w:rsidR="000B7920" w:rsidRPr="00F8423C" w14:paraId="22B20CE7" w14:textId="77777777" w:rsidTr="00F8423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AE42F5D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EF9C5D8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Opis części zamówienia, którą Wykonawca </w:t>
            </w:r>
          </w:p>
          <w:p w14:paraId="7F27DF1C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7A727E3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0B7920" w:rsidRPr="00F8423C" w14:paraId="7454AB16" w14:textId="77777777" w:rsidTr="00F8423C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C0CD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4BDF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63DC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3465B9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2"/>
      </w:r>
      <w:r w:rsidRPr="00F8423C">
        <w:rPr>
          <w:rFonts w:asciiTheme="minorHAnsi" w:hAnsiTheme="minorHAnsi" w:cstheme="minorHAnsi"/>
          <w:sz w:val="20"/>
          <w:szCs w:val="20"/>
        </w:rPr>
        <w:t xml:space="preserve">  wobec osób fizycznych, od których dane osobowe bezpośrednio lub pośrednio pozyskaliśmy w celu ubiegania się o udzielenie zamówienia publicznego w niniejszym postępowaniu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3"/>
      </w:r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482F586D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art.108 ust 1 pkt 1-6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5B602EEE" w14:textId="77777777" w:rsidR="000B7920" w:rsidRPr="00F8423C" w:rsidRDefault="000B7920" w:rsidP="00F8423C">
      <w:pPr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</w:p>
    <w:p w14:paraId="13F5386E" w14:textId="77777777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418290E1" w14:textId="3AEC45BC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</w:t>
      </w:r>
    </w:p>
    <w:p w14:paraId="2FD91CF5" w14:textId="2262808F" w:rsidR="00221448" w:rsidRPr="00F8423C" w:rsidRDefault="00221448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Oświadczamy, że realizacja przedmiotu zamówienia będzie zgodna z zasadą DNSH (Do No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– „nieczynienia poważnych szkód środowisku”), zgodnie z art. 17 Rozporządzenia (UE) 2020/852 Parlamentu Europejskiego i Rady oraz wytycznymi dla projektów finansowanych z KPO. Wykonawca zobowiązuje się zapewnić, że oferowane dostawy i usługi nie naruszają tej zasady</w:t>
      </w:r>
      <w:r w:rsidR="00F8423C">
        <w:rPr>
          <w:rFonts w:asciiTheme="minorHAnsi" w:hAnsiTheme="minorHAnsi" w:cstheme="minorHAnsi"/>
          <w:sz w:val="20"/>
          <w:szCs w:val="20"/>
        </w:rPr>
        <w:t>.</w:t>
      </w:r>
    </w:p>
    <w:p w14:paraId="353B8403" w14:textId="77777777" w:rsidR="00281DC6" w:rsidRPr="00F8423C" w:rsidRDefault="00281DC6" w:rsidP="00F8423C">
      <w:pPr>
        <w:spacing w:before="120"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74446A0" w14:textId="77777777" w:rsidR="00281DC6" w:rsidRPr="00F8423C" w:rsidRDefault="00281DC6" w:rsidP="00F8423C">
      <w:pPr>
        <w:numPr>
          <w:ilvl w:val="0"/>
          <w:numId w:val="1"/>
        </w:numPr>
        <w:spacing w:before="240" w:after="120"/>
        <w:ind w:left="284" w:hanging="284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bCs/>
          <w:sz w:val="20"/>
          <w:szCs w:val="20"/>
        </w:rPr>
        <w:t>, że wybór naszej oferty</w:t>
      </w:r>
      <w:r w:rsidRPr="00F8423C">
        <w:rPr>
          <w:rFonts w:asciiTheme="minorHAnsi" w:hAnsiTheme="minorHAnsi" w:cstheme="minorHAnsi"/>
          <w:bCs/>
          <w:sz w:val="20"/>
          <w:szCs w:val="20"/>
          <w:vertAlign w:val="superscript"/>
        </w:rPr>
        <w:t>*</w:t>
      </w:r>
      <w:r w:rsidRPr="00F8423C">
        <w:rPr>
          <w:rFonts w:asciiTheme="minorHAnsi" w:hAnsiTheme="minorHAnsi" w:cstheme="minorHAnsi"/>
          <w:bCs/>
          <w:sz w:val="20"/>
          <w:szCs w:val="20"/>
        </w:rPr>
        <w:t>:</w:t>
      </w:r>
    </w:p>
    <w:p w14:paraId="02D4AD6F" w14:textId="0D46CB95" w:rsidR="00281DC6" w:rsidRPr="00F8423C" w:rsidRDefault="00281DC6" w:rsidP="00112C48">
      <w:pPr>
        <w:spacing w:before="240" w:after="24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nie będzie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prowadzić u Zamawiającego do powstania obowiązku podatkowego zgodnie z ustawą z dnia 11 marca 2014 r. </w:t>
      </w:r>
      <w:r w:rsidR="00384E36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</w:t>
      </w:r>
    </w:p>
    <w:p w14:paraId="340E3FA9" w14:textId="431D18B5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będzie prowadzić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u Zamawiającego do powstania obowiązku podatkowego zgodnie z ustawą z dnia 11 marca 2014 r. </w:t>
      </w:r>
      <w:r w:rsidR="00384E36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), wobec czego wskazujemy nazwę (rodzaj) towaru lub usługi, których dostawa lub świadczenie będzie prowadzić do obowiązku jego powstania oraz ich wartość bez kwoty podatku:</w:t>
      </w:r>
    </w:p>
    <w:p w14:paraId="21AD030D" w14:textId="77777777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89"/>
        <w:gridCol w:w="2835"/>
        <w:gridCol w:w="3260"/>
      </w:tblGrid>
      <w:tr w:rsidR="00281DC6" w:rsidRPr="00F8423C" w14:paraId="13DC534D" w14:textId="77777777" w:rsidTr="00F8423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5ACD3D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80438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Nazwy (rodzaje) towaru lub usługi, których dostawa lub świadczenie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AB4584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Wartość towaru lub usługi objętego obowiązkiem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podatkowym Zamawiającego, bez kwoty podatku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96D0FC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Stawka podatku od towarów i usług, która zgodnie z wiedzą Wykonawcy, będzie miała zastosowanie</w:t>
            </w:r>
          </w:p>
        </w:tc>
      </w:tr>
      <w:tr w:rsidR="00281DC6" w:rsidRPr="00F8423C" w14:paraId="0E91C3B0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7F4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732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6706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27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8289B06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F7FB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EC5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A4F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46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D01F34" w14:textId="77777777" w:rsidR="00281DC6" w:rsidRPr="00F8423C" w:rsidRDefault="00281DC6" w:rsidP="00F8423C">
      <w:pPr>
        <w:spacing w:before="24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C1B0D0C" w14:textId="76652065" w:rsidR="00FD1500" w:rsidRDefault="00FD1500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bookmarkStart w:id="8" w:name="_Hlk221778341"/>
      <w:r>
        <w:rPr>
          <w:rFonts w:asciiTheme="minorHAnsi" w:hAnsiTheme="minorHAnsi" w:cstheme="minorHAnsi"/>
          <w:sz w:val="20"/>
          <w:szCs w:val="20"/>
        </w:rPr>
        <w:t>Zamówienie zrealizujemy (należy zaznaczyć właściwy kwadrat):</w:t>
      </w:r>
    </w:p>
    <w:p w14:paraId="6191F9B3" w14:textId="6697987B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 xml:space="preserve">□  </w:t>
      </w:r>
      <w:r w:rsidRPr="00474101">
        <w:rPr>
          <w:rFonts w:ascii="Arial" w:hAnsi="Arial" w:cs="Arial"/>
          <w:sz w:val="20"/>
        </w:rPr>
        <w:t>sami</w:t>
      </w:r>
    </w:p>
    <w:p w14:paraId="58A88101" w14:textId="5432EA37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0"/>
        </w:rPr>
        <w:t>w konsorcjum z: …………………………………………………………………………………………………………</w:t>
      </w:r>
    </w:p>
    <w:p w14:paraId="5EB8BF67" w14:textId="25232CD6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Oświadczam, że sposób reprezentacji konsorcjum dla potrzeb niniejszego zamówienia jest następujący:</w:t>
      </w:r>
    </w:p>
    <w:p w14:paraId="1F9C1B63" w14:textId="64273651" w:rsidR="00FD1500" w:rsidRPr="003D0170" w:rsidRDefault="00FD1500" w:rsidP="003D017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8"/>
    </w:p>
    <w:p w14:paraId="5349E88E" w14:textId="62AA58BC" w:rsidR="00281DC6" w:rsidRPr="00F8423C" w:rsidRDefault="00281DC6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WSZELKĄ KORESPONDENCJĘ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w sprawie niniejszego postępowania w związku ze złożoną ofertą należy kierować do:</w:t>
      </w: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7572"/>
      </w:tblGrid>
      <w:tr w:rsidR="00281DC6" w:rsidRPr="00F8423C" w14:paraId="1B114C7C" w14:textId="77777777" w:rsidTr="00F8423C">
        <w:tc>
          <w:tcPr>
            <w:tcW w:w="2521" w:type="dxa"/>
            <w:vAlign w:val="center"/>
          </w:tcPr>
          <w:p w14:paraId="556B612F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7572" w:type="dxa"/>
          </w:tcPr>
          <w:p w14:paraId="137C1A80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C5DDB36" w14:textId="77777777" w:rsidTr="00F8423C">
        <w:tc>
          <w:tcPr>
            <w:tcW w:w="2521" w:type="dxa"/>
            <w:vAlign w:val="center"/>
          </w:tcPr>
          <w:p w14:paraId="01AFFC6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Adres</w:t>
            </w:r>
          </w:p>
        </w:tc>
        <w:tc>
          <w:tcPr>
            <w:tcW w:w="7572" w:type="dxa"/>
          </w:tcPr>
          <w:p w14:paraId="5773B11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F748A5" w14:textId="77777777" w:rsidTr="00F8423C">
        <w:tc>
          <w:tcPr>
            <w:tcW w:w="2521" w:type="dxa"/>
            <w:vAlign w:val="center"/>
          </w:tcPr>
          <w:p w14:paraId="07AF69E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7572" w:type="dxa"/>
          </w:tcPr>
          <w:p w14:paraId="6F7EA11A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4175227C" w14:textId="77777777" w:rsidTr="00F8423C">
        <w:tc>
          <w:tcPr>
            <w:tcW w:w="2521" w:type="dxa"/>
            <w:vAlign w:val="center"/>
          </w:tcPr>
          <w:p w14:paraId="14AAD8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7572" w:type="dxa"/>
          </w:tcPr>
          <w:p w14:paraId="794E072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5B8B541" w14:textId="77777777" w:rsidR="00281DC6" w:rsidRPr="00F8423C" w:rsidRDefault="00281DC6" w:rsidP="00F8423C">
      <w:pPr>
        <w:ind w:hanging="284"/>
        <w:contextualSpacing/>
        <w:rPr>
          <w:rFonts w:asciiTheme="minorHAnsi" w:eastAsia="Calibri" w:hAnsiTheme="minorHAnsi" w:cstheme="minorHAnsi"/>
          <w:sz w:val="20"/>
          <w:szCs w:val="20"/>
          <w:lang w:val="en-US" w:eastAsia="en-US"/>
        </w:rPr>
      </w:pPr>
    </w:p>
    <w:p w14:paraId="5A0E6005" w14:textId="0F549A56" w:rsidR="00281DC6" w:rsidRPr="00757AB3" w:rsidRDefault="00112C48" w:rsidP="00F8423C">
      <w:pPr>
        <w:numPr>
          <w:ilvl w:val="0"/>
          <w:numId w:val="1"/>
        </w:numPr>
        <w:ind w:left="360"/>
        <w:contextualSpacing/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</w:pPr>
      <w:proofErr w:type="spellStart"/>
      <w:r w:rsidRPr="00757AB3"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  <w:t>Informacja</w:t>
      </w:r>
      <w:proofErr w:type="spellEnd"/>
    </w:p>
    <w:p w14:paraId="74867EBF" w14:textId="385EBB11" w:rsidR="00281DC6" w:rsidRPr="00F8423C" w:rsidRDefault="00281DC6" w:rsidP="00F8423C">
      <w:pPr>
        <w:ind w:firstLine="360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Czy Wykonawca jest mikroprzedsiębiorstwem bądź małym lub średnim </w:t>
      </w:r>
      <w:r w:rsidR="00F8423C"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przedsiębiorstwem?</w:t>
      </w:r>
    </w:p>
    <w:p w14:paraId="66B96AE8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Odpowiedź Wykonawcy:</w:t>
      </w:r>
    </w:p>
    <w:p w14:paraId="72473A7E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jest: </w:t>
      </w: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(niepotrzebne skreślić - właściwe zaznaczyć)</w:t>
      </w:r>
    </w:p>
    <w:p w14:paraId="319BE969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mikroprzedsiębiorstwem</w:t>
      </w:r>
    </w:p>
    <w:p w14:paraId="455641E1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małym przedsiębiorstwem</w:t>
      </w:r>
    </w:p>
    <w:p w14:paraId="192A1B53" w14:textId="59A345C5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średnim przedsiębiorstwem</w:t>
      </w:r>
    </w:p>
    <w:p w14:paraId="1526D3BF" w14:textId="6BE7B7DB" w:rsidR="0068222F" w:rsidRPr="00F8423C" w:rsidRDefault="0068222F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inny ………………….</w:t>
      </w:r>
    </w:p>
    <w:p w14:paraId="7F66F6AC" w14:textId="77777777" w:rsidR="00281DC6" w:rsidRPr="00F8423C" w:rsidRDefault="00281DC6" w:rsidP="00F8423C">
      <w:pPr>
        <w:ind w:left="360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Uwaga!</w:t>
      </w:r>
    </w:p>
    <w:p w14:paraId="2C12152E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CC3406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7989ABB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Średnie przedsiębiorstwa: przedsiębiorstwa, które nie są mikroprzedsiębiorstwami ani małymi przedsiębiorstwami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br/>
        <w:t xml:space="preserve"> </w:t>
      </w:r>
      <w:r w:rsidRPr="00F8423C">
        <w:rPr>
          <w:rFonts w:asciiTheme="minorHAnsi" w:eastAsia="Calibri" w:hAnsiTheme="minorHAnsi" w:cstheme="minorHAnsi"/>
          <w:b/>
          <w:i/>
          <w:sz w:val="20"/>
          <w:lang w:eastAsia="en-US"/>
        </w:rPr>
        <w:t>i które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 xml:space="preserve"> zatrudniają mniej niż 250 osób i których roczny obrót nie przekracza 50 milionów EUR lub roczna suma bilansowa nie przekracza 43 milionów EUR.</w:t>
      </w:r>
    </w:p>
    <w:p w14:paraId="536C41FB" w14:textId="77777777" w:rsidR="0068222F" w:rsidRPr="00F8423C" w:rsidRDefault="0068222F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100B02E5" w14:textId="77777777" w:rsidR="009D2A89" w:rsidRPr="00F8423C" w:rsidRDefault="009D2A89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6A5EFCF6" w14:textId="7E7416F0" w:rsidR="00281DC6" w:rsidRPr="00F8423C" w:rsidRDefault="00281DC6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ab/>
      </w:r>
    </w:p>
    <w:p w14:paraId="591B5E7B" w14:textId="1E25DEB6" w:rsidR="00281DC6" w:rsidRPr="00F8423C" w:rsidRDefault="00281DC6" w:rsidP="009D29E9">
      <w:pPr>
        <w:tabs>
          <w:tab w:val="center" w:pos="7655"/>
        </w:tabs>
        <w:spacing w:before="120"/>
        <w:ind w:left="5103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28ED47A7" w14:textId="77777777" w:rsidR="009D29E9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(podpis osoby uprawnionej do składania oświadczeń </w:t>
      </w:r>
    </w:p>
    <w:p w14:paraId="668402B0" w14:textId="5A667D99" w:rsidR="00281DC6" w:rsidRPr="00F8423C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 woli w imieniu Wykonawcy)</w:t>
      </w:r>
    </w:p>
    <w:sectPr w:rsidR="00281DC6" w:rsidRPr="00F8423C" w:rsidSect="00F8423C">
      <w:headerReference w:type="default" r:id="rId7"/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66B87" w14:textId="77777777" w:rsidR="00F87D8B" w:rsidRDefault="00F87D8B">
      <w:r>
        <w:separator/>
      </w:r>
    </w:p>
  </w:endnote>
  <w:endnote w:type="continuationSeparator" w:id="0">
    <w:p w14:paraId="72822476" w14:textId="77777777" w:rsidR="00F87D8B" w:rsidRDefault="00F8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6C5B" w14:textId="77777777" w:rsidR="00CA7C6C" w:rsidRDefault="007D1797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A7C6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3420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5BC45C" w14:textId="77777777" w:rsidR="00CA7C6C" w:rsidRDefault="00CA7C6C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72FB8" w14:textId="77777777" w:rsidR="00F87D8B" w:rsidRDefault="00F87D8B">
      <w:r>
        <w:separator/>
      </w:r>
    </w:p>
  </w:footnote>
  <w:footnote w:type="continuationSeparator" w:id="0">
    <w:p w14:paraId="6E1CDB40" w14:textId="77777777" w:rsidR="00F87D8B" w:rsidRDefault="00F87D8B">
      <w:r>
        <w:continuationSeparator/>
      </w:r>
    </w:p>
  </w:footnote>
  <w:footnote w:id="1">
    <w:p w14:paraId="31C1EDD2" w14:textId="77777777" w:rsidR="00281DC6" w:rsidRPr="00F8423C" w:rsidRDefault="00281DC6" w:rsidP="00281DC6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F8423C">
        <w:rPr>
          <w:rStyle w:val="Odwoanieprzypisudolnego"/>
          <w:rFonts w:ascii="Calibri" w:hAnsi="Calibri" w:cs="Calibri"/>
          <w:sz w:val="16"/>
          <w:szCs w:val="16"/>
          <w:vertAlign w:val="baseline"/>
        </w:rPr>
        <w:footnoteRef/>
      </w:r>
      <w:r w:rsidRPr="00F8423C">
        <w:rPr>
          <w:rFonts w:ascii="Calibri" w:hAnsi="Calibri" w:cs="Calibri"/>
          <w:sz w:val="16"/>
          <w:szCs w:val="16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48FCD510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Fonts w:asciiTheme="minorHAnsi" w:hAnsiTheme="minorHAnsi" w:cstheme="minorHAnsi"/>
          <w:sz w:val="16"/>
          <w:szCs w:val="16"/>
        </w:rPr>
        <w:t>* niepotrzebne skreślić – zostawić właściwe</w:t>
      </w:r>
    </w:p>
    <w:p w14:paraId="2686B209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868DA57" w14:textId="77777777" w:rsidR="000B7920" w:rsidRPr="00173016" w:rsidRDefault="000B7920" w:rsidP="00B73557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3764" w14:textId="761FF641" w:rsidR="00D74BC1" w:rsidRPr="00B07767" w:rsidRDefault="00882B8D" w:rsidP="00295268">
    <w:pPr>
      <w:pStyle w:val="Nagwek"/>
      <w:jc w:val="center"/>
    </w:pPr>
    <w:bookmarkStart w:id="9" w:name="_Hlk221778659"/>
    <w:bookmarkStart w:id="10" w:name="_Hlk221778660"/>
    <w:bookmarkStart w:id="11" w:name="_Hlk221778661"/>
    <w:bookmarkStart w:id="12" w:name="_Hlk221778662"/>
    <w:bookmarkStart w:id="13" w:name="_Hlk221778664"/>
    <w:bookmarkStart w:id="14" w:name="_Hlk221778665"/>
    <w:bookmarkStart w:id="15" w:name="_Hlk221778666"/>
    <w:bookmarkStart w:id="16" w:name="_Hlk221778667"/>
    <w:bookmarkStart w:id="17" w:name="_Hlk221778668"/>
    <w:bookmarkStart w:id="18" w:name="_Hlk221778669"/>
    <w:bookmarkStart w:id="19" w:name="_Hlk221778670"/>
    <w:bookmarkStart w:id="20" w:name="_Hlk221778671"/>
    <w:r>
      <w:rPr>
        <w:noProof/>
      </w:rPr>
      <w:drawing>
        <wp:inline distT="0" distB="0" distL="0" distR="0" wp14:anchorId="4337044A" wp14:editId="6D39A0A6">
          <wp:extent cx="5759450" cy="572581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7A24398A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Garamond" w:hAnsi="Garamond" w:cs="Times New Roman" w:hint="default"/>
        <w:b w:val="0"/>
        <w:bCs w:val="0"/>
        <w:i w:val="0"/>
        <w:spacing w:val="-3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2A80E6BA"/>
    <w:name w:val="WW8Num29"/>
    <w:lvl w:ilvl="0">
      <w:start w:val="1"/>
      <w:numFmt w:val="decimal"/>
      <w:lvlText w:val="%1. "/>
      <w:lvlJc w:val="left"/>
      <w:pPr>
        <w:tabs>
          <w:tab w:val="num" w:pos="0"/>
        </w:tabs>
      </w:pPr>
      <w:rPr>
        <w:rFonts w:ascii="Arial" w:hAnsi="Arial"/>
        <w:b w:val="0"/>
        <w:i w:val="0"/>
        <w:sz w:val="20"/>
        <w:u w:val="none"/>
      </w:rPr>
    </w:lvl>
    <w:lvl w:ilvl="1" w:tentative="1">
      <w:start w:val="1"/>
      <w:numFmt w:val="lowerLetter"/>
      <w:lvlText w:val="%2."/>
      <w:lvlJc w:val="left"/>
      <w:pPr>
        <w:ind w:left="938" w:hanging="360"/>
      </w:pPr>
    </w:lvl>
    <w:lvl w:ilvl="2" w:tentative="1">
      <w:start w:val="1"/>
      <w:numFmt w:val="lowerRoman"/>
      <w:lvlText w:val="%3."/>
      <w:lvlJc w:val="right"/>
      <w:pPr>
        <w:ind w:left="1658" w:hanging="180"/>
      </w:pPr>
    </w:lvl>
    <w:lvl w:ilvl="3" w:tentative="1">
      <w:start w:val="1"/>
      <w:numFmt w:val="decimal"/>
      <w:lvlText w:val="%4."/>
      <w:lvlJc w:val="left"/>
      <w:pPr>
        <w:ind w:left="2378" w:hanging="360"/>
      </w:pPr>
    </w:lvl>
    <w:lvl w:ilvl="4" w:tentative="1">
      <w:start w:val="1"/>
      <w:numFmt w:val="lowerLetter"/>
      <w:lvlText w:val="%5."/>
      <w:lvlJc w:val="left"/>
      <w:pPr>
        <w:ind w:left="3098" w:hanging="360"/>
      </w:pPr>
    </w:lvl>
    <w:lvl w:ilvl="5" w:tentative="1">
      <w:start w:val="1"/>
      <w:numFmt w:val="lowerRoman"/>
      <w:lvlText w:val="%6."/>
      <w:lvlJc w:val="right"/>
      <w:pPr>
        <w:ind w:left="3818" w:hanging="180"/>
      </w:pPr>
    </w:lvl>
    <w:lvl w:ilvl="6" w:tentative="1">
      <w:start w:val="1"/>
      <w:numFmt w:val="decimal"/>
      <w:lvlText w:val="%7."/>
      <w:lvlJc w:val="left"/>
      <w:pPr>
        <w:ind w:left="4538" w:hanging="360"/>
      </w:pPr>
    </w:lvl>
    <w:lvl w:ilvl="7" w:tentative="1">
      <w:start w:val="1"/>
      <w:numFmt w:val="lowerLetter"/>
      <w:lvlText w:val="%8."/>
      <w:lvlJc w:val="left"/>
      <w:pPr>
        <w:ind w:left="5258" w:hanging="360"/>
      </w:pPr>
    </w:lvl>
    <w:lvl w:ilvl="8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4E60BA0"/>
    <w:multiLevelType w:val="hybridMultilevel"/>
    <w:tmpl w:val="D3808664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BA4A45"/>
    <w:multiLevelType w:val="hybridMultilevel"/>
    <w:tmpl w:val="6462A0E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E2CFC"/>
    <w:multiLevelType w:val="hybridMultilevel"/>
    <w:tmpl w:val="A7C253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166F5"/>
    <w:multiLevelType w:val="hybridMultilevel"/>
    <w:tmpl w:val="6B341D56"/>
    <w:lvl w:ilvl="0" w:tplc="6156BBCE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E8DE1052">
      <w:numFmt w:val="bullet"/>
      <w:lvlText w:val="ÿ"/>
      <w:lvlJc w:val="left"/>
      <w:pPr>
        <w:ind w:left="2149" w:hanging="360"/>
      </w:pPr>
      <w:rPr>
        <w:rFonts w:ascii="Symbol" w:eastAsia="Times New Roman" w:hAnsi="Symbol" w:cs="Arial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000DE7"/>
    <w:multiLevelType w:val="hybridMultilevel"/>
    <w:tmpl w:val="311693D2"/>
    <w:lvl w:ilvl="0" w:tplc="EBD4BCF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CA05C4"/>
    <w:multiLevelType w:val="hybridMultilevel"/>
    <w:tmpl w:val="870679BE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4221307"/>
    <w:multiLevelType w:val="hybridMultilevel"/>
    <w:tmpl w:val="4202D2A8"/>
    <w:lvl w:ilvl="0" w:tplc="81AC2B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809326A"/>
    <w:multiLevelType w:val="hybridMultilevel"/>
    <w:tmpl w:val="79CE3D92"/>
    <w:lvl w:ilvl="0" w:tplc="D8A4C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21BC2"/>
    <w:multiLevelType w:val="hybridMultilevel"/>
    <w:tmpl w:val="0826D89C"/>
    <w:lvl w:ilvl="0" w:tplc="FFFFFFFF">
      <w:start w:val="1"/>
      <w:numFmt w:val="decimal"/>
      <w:lvlText w:val="%1)"/>
      <w:lvlJc w:val="left"/>
      <w:pPr>
        <w:ind w:left="717" w:hanging="360"/>
      </w:p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6A7939"/>
    <w:multiLevelType w:val="hybridMultilevel"/>
    <w:tmpl w:val="F18E5FD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93356"/>
    <w:multiLevelType w:val="hybridMultilevel"/>
    <w:tmpl w:val="39BC39E6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26DC"/>
    <w:multiLevelType w:val="hybridMultilevel"/>
    <w:tmpl w:val="7396AC66"/>
    <w:lvl w:ilvl="0" w:tplc="57388EC6">
      <w:start w:val="1"/>
      <w:numFmt w:val="decimal"/>
      <w:lvlText w:val="%1."/>
      <w:lvlJc w:val="left"/>
      <w:pPr>
        <w:ind w:left="360" w:hanging="360"/>
      </w:pPr>
      <w:rPr>
        <w:rFonts w:ascii="Abadi" w:eastAsia="Times New Roman" w:hAnsi="Abad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202923"/>
    <w:multiLevelType w:val="hybridMultilevel"/>
    <w:tmpl w:val="DE5C0ADC"/>
    <w:lvl w:ilvl="0" w:tplc="EBD4BCFC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C062A"/>
    <w:multiLevelType w:val="hybridMultilevel"/>
    <w:tmpl w:val="E2568CA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78876579">
    <w:abstractNumId w:val="16"/>
  </w:num>
  <w:num w:numId="2" w16cid:durableId="1906186095">
    <w:abstractNumId w:val="15"/>
  </w:num>
  <w:num w:numId="3" w16cid:durableId="1681618092">
    <w:abstractNumId w:val="7"/>
  </w:num>
  <w:num w:numId="4" w16cid:durableId="209348552">
    <w:abstractNumId w:val="9"/>
  </w:num>
  <w:num w:numId="5" w16cid:durableId="1825537701">
    <w:abstractNumId w:val="0"/>
  </w:num>
  <w:num w:numId="6" w16cid:durableId="1553541187">
    <w:abstractNumId w:val="14"/>
  </w:num>
  <w:num w:numId="7" w16cid:durableId="214897540">
    <w:abstractNumId w:val="11"/>
  </w:num>
  <w:num w:numId="8" w16cid:durableId="784613150">
    <w:abstractNumId w:val="2"/>
  </w:num>
  <w:num w:numId="9" w16cid:durableId="868950292">
    <w:abstractNumId w:val="8"/>
  </w:num>
  <w:num w:numId="10" w16cid:durableId="628979428">
    <w:abstractNumId w:val="10"/>
  </w:num>
  <w:num w:numId="11" w16cid:durableId="105273507">
    <w:abstractNumId w:val="6"/>
  </w:num>
  <w:num w:numId="12" w16cid:durableId="1794205343">
    <w:abstractNumId w:val="3"/>
  </w:num>
  <w:num w:numId="13" w16cid:durableId="1254775620">
    <w:abstractNumId w:val="12"/>
  </w:num>
  <w:num w:numId="14" w16cid:durableId="400182635">
    <w:abstractNumId w:val="13"/>
  </w:num>
  <w:num w:numId="15" w16cid:durableId="650014222">
    <w:abstractNumId w:val="17"/>
  </w:num>
  <w:num w:numId="16" w16cid:durableId="1851917600">
    <w:abstractNumId w:val="4"/>
  </w:num>
  <w:num w:numId="17" w16cid:durableId="1548486528">
    <w:abstractNumId w:val="1"/>
  </w:num>
  <w:num w:numId="18" w16cid:durableId="136236639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C3"/>
    <w:rsid w:val="000063BF"/>
    <w:rsid w:val="00033317"/>
    <w:rsid w:val="0003734F"/>
    <w:rsid w:val="0006558D"/>
    <w:rsid w:val="00066BA7"/>
    <w:rsid w:val="000719D0"/>
    <w:rsid w:val="00071FE3"/>
    <w:rsid w:val="00076FFB"/>
    <w:rsid w:val="000859D9"/>
    <w:rsid w:val="00097313"/>
    <w:rsid w:val="000A4C2D"/>
    <w:rsid w:val="000B7920"/>
    <w:rsid w:val="000C3F6C"/>
    <w:rsid w:val="000D2EDF"/>
    <w:rsid w:val="000D4D84"/>
    <w:rsid w:val="000F47FB"/>
    <w:rsid w:val="00112C48"/>
    <w:rsid w:val="00121113"/>
    <w:rsid w:val="001274DC"/>
    <w:rsid w:val="001277F8"/>
    <w:rsid w:val="0013376D"/>
    <w:rsid w:val="00157AC7"/>
    <w:rsid w:val="00160E9C"/>
    <w:rsid w:val="001642F3"/>
    <w:rsid w:val="00174A30"/>
    <w:rsid w:val="00183D95"/>
    <w:rsid w:val="0018410E"/>
    <w:rsid w:val="00187BC0"/>
    <w:rsid w:val="00195E99"/>
    <w:rsid w:val="001C7958"/>
    <w:rsid w:val="001F5C81"/>
    <w:rsid w:val="00221448"/>
    <w:rsid w:val="00221FF9"/>
    <w:rsid w:val="002569A6"/>
    <w:rsid w:val="002679F0"/>
    <w:rsid w:val="00281DC6"/>
    <w:rsid w:val="002921BA"/>
    <w:rsid w:val="002937D6"/>
    <w:rsid w:val="00295268"/>
    <w:rsid w:val="0029605A"/>
    <w:rsid w:val="002B086E"/>
    <w:rsid w:val="002B5372"/>
    <w:rsid w:val="002B612F"/>
    <w:rsid w:val="002D0B11"/>
    <w:rsid w:val="002F3B02"/>
    <w:rsid w:val="00302047"/>
    <w:rsid w:val="00302EAC"/>
    <w:rsid w:val="0030391A"/>
    <w:rsid w:val="00317C43"/>
    <w:rsid w:val="003261A7"/>
    <w:rsid w:val="00335F04"/>
    <w:rsid w:val="00342D95"/>
    <w:rsid w:val="00351CB8"/>
    <w:rsid w:val="0036256A"/>
    <w:rsid w:val="00375BDF"/>
    <w:rsid w:val="00381520"/>
    <w:rsid w:val="00384E36"/>
    <w:rsid w:val="003A652F"/>
    <w:rsid w:val="003B13D5"/>
    <w:rsid w:val="003D0170"/>
    <w:rsid w:val="003F43BE"/>
    <w:rsid w:val="004064EE"/>
    <w:rsid w:val="00410E9B"/>
    <w:rsid w:val="004127BF"/>
    <w:rsid w:val="00443C09"/>
    <w:rsid w:val="00452682"/>
    <w:rsid w:val="00460383"/>
    <w:rsid w:val="00463832"/>
    <w:rsid w:val="004660B2"/>
    <w:rsid w:val="00467243"/>
    <w:rsid w:val="004858D2"/>
    <w:rsid w:val="004A122E"/>
    <w:rsid w:val="004A2566"/>
    <w:rsid w:val="004B6C66"/>
    <w:rsid w:val="005001EB"/>
    <w:rsid w:val="00503B70"/>
    <w:rsid w:val="0050665F"/>
    <w:rsid w:val="005130F0"/>
    <w:rsid w:val="0051361E"/>
    <w:rsid w:val="0051587F"/>
    <w:rsid w:val="00535222"/>
    <w:rsid w:val="00535E57"/>
    <w:rsid w:val="0054209F"/>
    <w:rsid w:val="005426FC"/>
    <w:rsid w:val="00563A31"/>
    <w:rsid w:val="00592545"/>
    <w:rsid w:val="00597773"/>
    <w:rsid w:val="005A45CA"/>
    <w:rsid w:val="005A5EE5"/>
    <w:rsid w:val="005A70C7"/>
    <w:rsid w:val="005C6582"/>
    <w:rsid w:val="005D6A2B"/>
    <w:rsid w:val="005E1FEB"/>
    <w:rsid w:val="005E4287"/>
    <w:rsid w:val="00606350"/>
    <w:rsid w:val="00613B65"/>
    <w:rsid w:val="00615E11"/>
    <w:rsid w:val="0062138D"/>
    <w:rsid w:val="00635C6E"/>
    <w:rsid w:val="00655408"/>
    <w:rsid w:val="0068222F"/>
    <w:rsid w:val="006929C9"/>
    <w:rsid w:val="006A2CCB"/>
    <w:rsid w:val="006B0115"/>
    <w:rsid w:val="006B40B4"/>
    <w:rsid w:val="006B5C98"/>
    <w:rsid w:val="006C52A7"/>
    <w:rsid w:val="006E52BD"/>
    <w:rsid w:val="006E5589"/>
    <w:rsid w:val="00740C0B"/>
    <w:rsid w:val="00757AB3"/>
    <w:rsid w:val="007717C3"/>
    <w:rsid w:val="00796E10"/>
    <w:rsid w:val="007D1797"/>
    <w:rsid w:val="007D581A"/>
    <w:rsid w:val="0080270C"/>
    <w:rsid w:val="00813379"/>
    <w:rsid w:val="00845D8B"/>
    <w:rsid w:val="00853B6B"/>
    <w:rsid w:val="00882B8D"/>
    <w:rsid w:val="008D29B6"/>
    <w:rsid w:val="008F47D5"/>
    <w:rsid w:val="00925288"/>
    <w:rsid w:val="00925993"/>
    <w:rsid w:val="00942685"/>
    <w:rsid w:val="009447CD"/>
    <w:rsid w:val="009479F9"/>
    <w:rsid w:val="00952018"/>
    <w:rsid w:val="00957800"/>
    <w:rsid w:val="00990E02"/>
    <w:rsid w:val="009971F0"/>
    <w:rsid w:val="009D2003"/>
    <w:rsid w:val="009D29E9"/>
    <w:rsid w:val="009D2A89"/>
    <w:rsid w:val="009E1B04"/>
    <w:rsid w:val="009E5297"/>
    <w:rsid w:val="009E719E"/>
    <w:rsid w:val="009F45A4"/>
    <w:rsid w:val="00A24D7C"/>
    <w:rsid w:val="00A35787"/>
    <w:rsid w:val="00A35DA2"/>
    <w:rsid w:val="00A36B18"/>
    <w:rsid w:val="00A45690"/>
    <w:rsid w:val="00A6788E"/>
    <w:rsid w:val="00A90AD6"/>
    <w:rsid w:val="00AA1173"/>
    <w:rsid w:val="00AC0870"/>
    <w:rsid w:val="00AE55B5"/>
    <w:rsid w:val="00B03F5C"/>
    <w:rsid w:val="00B07767"/>
    <w:rsid w:val="00B22D6B"/>
    <w:rsid w:val="00B36CBF"/>
    <w:rsid w:val="00B45820"/>
    <w:rsid w:val="00B461D4"/>
    <w:rsid w:val="00B621EF"/>
    <w:rsid w:val="00B71BCD"/>
    <w:rsid w:val="00B73557"/>
    <w:rsid w:val="00B769F8"/>
    <w:rsid w:val="00B94460"/>
    <w:rsid w:val="00BA3346"/>
    <w:rsid w:val="00BA6BE2"/>
    <w:rsid w:val="00BB3E12"/>
    <w:rsid w:val="00BB7503"/>
    <w:rsid w:val="00BC04B5"/>
    <w:rsid w:val="00BE0CF9"/>
    <w:rsid w:val="00BE1621"/>
    <w:rsid w:val="00C02BAF"/>
    <w:rsid w:val="00C12016"/>
    <w:rsid w:val="00C2766B"/>
    <w:rsid w:val="00C336B1"/>
    <w:rsid w:val="00C3420C"/>
    <w:rsid w:val="00C377E6"/>
    <w:rsid w:val="00C41F03"/>
    <w:rsid w:val="00C4798D"/>
    <w:rsid w:val="00C509E8"/>
    <w:rsid w:val="00C868BA"/>
    <w:rsid w:val="00C97296"/>
    <w:rsid w:val="00CA0475"/>
    <w:rsid w:val="00CA66C2"/>
    <w:rsid w:val="00CA7C6C"/>
    <w:rsid w:val="00CB2BE7"/>
    <w:rsid w:val="00CB4F91"/>
    <w:rsid w:val="00CB68B7"/>
    <w:rsid w:val="00CE17EE"/>
    <w:rsid w:val="00CF77BE"/>
    <w:rsid w:val="00D069E8"/>
    <w:rsid w:val="00D17FD4"/>
    <w:rsid w:val="00D200D8"/>
    <w:rsid w:val="00D52299"/>
    <w:rsid w:val="00D5613E"/>
    <w:rsid w:val="00D65BE5"/>
    <w:rsid w:val="00D71074"/>
    <w:rsid w:val="00D710C9"/>
    <w:rsid w:val="00D7115D"/>
    <w:rsid w:val="00D7348B"/>
    <w:rsid w:val="00D74BC1"/>
    <w:rsid w:val="00D75D14"/>
    <w:rsid w:val="00D81677"/>
    <w:rsid w:val="00D913F1"/>
    <w:rsid w:val="00DA06F8"/>
    <w:rsid w:val="00DA6138"/>
    <w:rsid w:val="00DD0E27"/>
    <w:rsid w:val="00DE3742"/>
    <w:rsid w:val="00DE706A"/>
    <w:rsid w:val="00DF35DC"/>
    <w:rsid w:val="00E03BCB"/>
    <w:rsid w:val="00E21032"/>
    <w:rsid w:val="00E2615C"/>
    <w:rsid w:val="00E554F1"/>
    <w:rsid w:val="00E57579"/>
    <w:rsid w:val="00E61D09"/>
    <w:rsid w:val="00E67A95"/>
    <w:rsid w:val="00E72FDC"/>
    <w:rsid w:val="00E77050"/>
    <w:rsid w:val="00E775CB"/>
    <w:rsid w:val="00E93CBB"/>
    <w:rsid w:val="00EA4B0A"/>
    <w:rsid w:val="00EC106A"/>
    <w:rsid w:val="00EC7EB4"/>
    <w:rsid w:val="00EE3481"/>
    <w:rsid w:val="00EE6576"/>
    <w:rsid w:val="00F23F05"/>
    <w:rsid w:val="00F2537A"/>
    <w:rsid w:val="00F33316"/>
    <w:rsid w:val="00F52DCA"/>
    <w:rsid w:val="00F62DD5"/>
    <w:rsid w:val="00F63080"/>
    <w:rsid w:val="00F67712"/>
    <w:rsid w:val="00F8423C"/>
    <w:rsid w:val="00F87D8B"/>
    <w:rsid w:val="00F92545"/>
    <w:rsid w:val="00F95927"/>
    <w:rsid w:val="00FA46AF"/>
    <w:rsid w:val="00FA79F5"/>
    <w:rsid w:val="00FB4850"/>
    <w:rsid w:val="00FD1500"/>
    <w:rsid w:val="00FE7210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DDB1E"/>
  <w15:docId w15:val="{7BA519C7-4E3C-4F41-8CCE-23A76A08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E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0C9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D710C9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D710C9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6">
    <w:name w:val="heading 6"/>
    <w:basedOn w:val="Normalny"/>
    <w:next w:val="Normalny"/>
    <w:qFormat/>
    <w:rsid w:val="00740C0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10C9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D710C9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rsid w:val="00D710C9"/>
    <w:pPr>
      <w:widowControl w:val="0"/>
      <w:jc w:val="both"/>
    </w:pPr>
    <w:rPr>
      <w:szCs w:val="20"/>
    </w:rPr>
  </w:style>
  <w:style w:type="paragraph" w:styleId="Nagwek">
    <w:name w:val="head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D710C9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rsid w:val="00D710C9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rsid w:val="00D710C9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rsid w:val="00D710C9"/>
  </w:style>
  <w:style w:type="paragraph" w:styleId="Stopka">
    <w:name w:val="foot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sid w:val="00D710C9"/>
    <w:pPr>
      <w:spacing w:line="360" w:lineRule="auto"/>
      <w:jc w:val="both"/>
    </w:pPr>
  </w:style>
  <w:style w:type="paragraph" w:styleId="Tekstpodstawowywcity2">
    <w:name w:val="Body Text Indent 2"/>
    <w:basedOn w:val="Normalny"/>
    <w:rsid w:val="00D710C9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535E5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1D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1DC6"/>
  </w:style>
  <w:style w:type="character" w:styleId="Odwoanieprzypisudolnego">
    <w:name w:val="footnote reference"/>
    <w:uiPriority w:val="99"/>
    <w:unhideWhenUsed/>
    <w:rsid w:val="00281DC6"/>
    <w:rPr>
      <w:vertAlign w:val="superscript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7D581A"/>
    <w:pPr>
      <w:ind w:left="720"/>
      <w:contextualSpacing/>
    </w:pPr>
    <w:rPr>
      <w:szCs w:val="20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rsid w:val="007D581A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69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9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69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9</TotalTime>
  <Pages>3</Pages>
  <Words>900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Marcin Janiak</dc:creator>
  <cp:keywords/>
  <dc:description/>
  <cp:lastModifiedBy>Iwona Klassura</cp:lastModifiedBy>
  <cp:revision>2</cp:revision>
  <cp:lastPrinted>2025-10-01T12:09:00Z</cp:lastPrinted>
  <dcterms:created xsi:type="dcterms:W3CDTF">2026-03-13T14:14:00Z</dcterms:created>
  <dcterms:modified xsi:type="dcterms:W3CDTF">2026-03-13T14:14:00Z</dcterms:modified>
</cp:coreProperties>
</file>